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1C" w:rsidRPr="00BC2949" w:rsidRDefault="0079701C" w:rsidP="001C75D1">
      <w:pPr>
        <w:tabs>
          <w:tab w:val="left" w:pos="1985"/>
        </w:tabs>
        <w:spacing w:line="240" w:lineRule="auto"/>
        <w:ind w:firstLine="709"/>
        <w:rPr>
          <w:rFonts w:ascii="Times New Roman" w:hAnsi="Times New Roman"/>
          <w:b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t xml:space="preserve">                                                        </w:t>
      </w:r>
      <w:r w:rsidRPr="00E02631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79701C" w:rsidRDefault="0079701C" w:rsidP="00E1615F">
      <w:pPr>
        <w:pStyle w:val="Heading1"/>
      </w:pPr>
      <w:r>
        <w:t>КАГАРЛИЦЬКА  МІСЬКА  РАДА  VІІІ  СКЛИКАННЯ</w:t>
      </w:r>
    </w:p>
    <w:p w:rsidR="0079701C" w:rsidRPr="00E1615F" w:rsidRDefault="0079701C" w:rsidP="00E1615F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615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9701C" w:rsidRPr="00E1615F" w:rsidRDefault="0079701C" w:rsidP="00E1615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615F">
        <w:rPr>
          <w:rFonts w:ascii="Times New Roman" w:hAnsi="Times New Roman"/>
          <w:b/>
          <w:sz w:val="28"/>
          <w:szCs w:val="28"/>
        </w:rPr>
        <w:t>РІШЕННЯ</w:t>
      </w:r>
    </w:p>
    <w:p w:rsidR="0079701C" w:rsidRPr="00BC2949" w:rsidRDefault="0079701C" w:rsidP="00B12FF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BC2949">
        <w:rPr>
          <w:rFonts w:ascii="Times New Roman" w:hAnsi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  м. Кагарлик</w:t>
      </w:r>
    </w:p>
    <w:p w:rsidR="0079701C" w:rsidRDefault="0079701C" w:rsidP="00E147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Про розгляд </w:t>
      </w:r>
      <w:bookmarkStart w:id="0" w:name="_GoBack"/>
      <w:bookmarkEnd w:id="0"/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заяви </w:t>
      </w:r>
      <w:r>
        <w:rPr>
          <w:rFonts w:ascii="Times New Roman" w:hAnsi="Times New Roman"/>
          <w:b/>
          <w:sz w:val="28"/>
          <w:szCs w:val="28"/>
          <w:lang w:val="uk-UA"/>
        </w:rPr>
        <w:t>Мальцевої Іраїди Василівни</w:t>
      </w:r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технічної документації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 xml:space="preserve"> із землеустрою 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встановлення (відновлення) меж 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натурі (на місцевості) в с. Шубівка, вул. Зарічна, 79 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</w:t>
      </w:r>
      <w:r>
        <w:rPr>
          <w:rFonts w:ascii="Times New Roman" w:hAnsi="Times New Roman"/>
          <w:b/>
          <w:sz w:val="28"/>
          <w:szCs w:val="28"/>
          <w:lang w:val="uk-UA"/>
        </w:rPr>
        <w:t>льної громади для будівництва і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 xml:space="preserve"> обслуговування житлового б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удинку господарських </w:t>
      </w:r>
    </w:p>
    <w:p w:rsidR="0079701C" w:rsidRPr="00CD5378" w:rsidRDefault="0079701C" w:rsidP="00E147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будівель і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(присадибна ділянка)</w:t>
      </w:r>
      <w:r w:rsidRPr="00BC2949">
        <w:rPr>
          <w:rFonts w:ascii="Times New Roman" w:hAnsi="Times New Roman"/>
          <w:b/>
          <w:sz w:val="28"/>
          <w:szCs w:val="28"/>
          <w:lang w:val="uk-UA"/>
        </w:rPr>
        <w:t xml:space="preserve"> ( </w:t>
      </w:r>
      <w:smartTag w:uri="urn:schemas-microsoft-com:office:smarttags" w:element="metricconverter">
        <w:smartTagPr>
          <w:attr w:name="ProductID" w:val="0,2500 га"/>
        </w:smartTagPr>
        <w:r w:rsidRPr="00BC2949">
          <w:rPr>
            <w:rFonts w:ascii="Times New Roman" w:hAnsi="Times New Roman"/>
            <w:b/>
            <w:sz w:val="28"/>
            <w:szCs w:val="28"/>
            <w:lang w:val="uk-UA"/>
          </w:rPr>
          <w:t>0,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>250</w:t>
        </w:r>
        <w:r w:rsidRPr="00BC2949">
          <w:rPr>
            <w:rFonts w:ascii="Times New Roman" w:hAnsi="Times New Roman"/>
            <w:b/>
            <w:sz w:val="28"/>
            <w:szCs w:val="28"/>
            <w:lang w:val="uk-UA"/>
          </w:rPr>
          <w:t>0 га</w:t>
        </w:r>
      </w:smartTag>
      <w:r w:rsidRPr="00BC2949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79701C" w:rsidRPr="00BC2949" w:rsidRDefault="0079701C" w:rsidP="00F616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701C" w:rsidRPr="00826436" w:rsidRDefault="0079701C" w:rsidP="00826436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val="uk-UA"/>
        </w:rPr>
        <w:t xml:space="preserve">Мальцевої І.В. </w:t>
      </w:r>
      <w:r w:rsidRPr="00BC2949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Київ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sz w:val="28"/>
          <w:szCs w:val="28"/>
          <w:lang w:val="uk-UA"/>
        </w:rPr>
        <w:t>Липківського Василя Митрополита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24, кв. 76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B42195">
        <w:rPr>
          <w:rFonts w:ascii="Times New Roman" w:hAnsi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</w:t>
      </w:r>
      <w:r w:rsidRPr="001A09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C2949">
        <w:rPr>
          <w:rFonts w:ascii="Times New Roman" w:hAnsi="Times New Roman"/>
          <w:sz w:val="28"/>
          <w:szCs w:val="28"/>
          <w:lang w:val="uk-UA"/>
        </w:rPr>
        <w:t>обслуговування житлового будинку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 господарських будівель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2949">
        <w:rPr>
          <w:rFonts w:ascii="Times New Roman" w:hAnsi="Times New Roman"/>
          <w:sz w:val="28"/>
          <w:szCs w:val="28"/>
          <w:lang w:val="uk-UA"/>
        </w:rPr>
        <w:t>(присадибна ділянка)</w:t>
      </w:r>
      <w:r>
        <w:rPr>
          <w:rFonts w:ascii="Times New Roman" w:hAnsi="Times New Roman"/>
          <w:sz w:val="28"/>
          <w:szCs w:val="28"/>
          <w:lang w:val="uk-UA"/>
        </w:rPr>
        <w:t xml:space="preserve"> в с. Шубівка, вул. Зарічна, 79</w:t>
      </w:r>
      <w:r w:rsidRPr="00BC294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</w:t>
      </w:r>
      <w:r w:rsidRPr="00826436">
        <w:rPr>
          <w:rFonts w:ascii="Times New Roman" w:hAnsi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Pr="00826436">
        <w:rPr>
          <w:rFonts w:ascii="Times New Roman" w:hAnsi="Times New Roman"/>
          <w:b/>
          <w:sz w:val="28"/>
          <w:szCs w:val="28"/>
          <w:lang w:val="uk-UA"/>
        </w:rPr>
        <w:t>сесія міської ради вирішила:</w:t>
      </w:r>
    </w:p>
    <w:p w:rsidR="0079701C" w:rsidRPr="00BC2949" w:rsidRDefault="0079701C" w:rsidP="005F72E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701C" w:rsidRPr="00BC2949" w:rsidRDefault="0079701C" w:rsidP="00B46D0E">
      <w:p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1.  Відмовити </w:t>
      </w:r>
      <w:r>
        <w:rPr>
          <w:rFonts w:ascii="Times New Roman" w:hAnsi="Times New Roman"/>
          <w:sz w:val="28"/>
          <w:szCs w:val="28"/>
          <w:lang w:val="uk-UA"/>
        </w:rPr>
        <w:t xml:space="preserve">Мальцевій Іраїді Василівні </w:t>
      </w:r>
      <w:r w:rsidRPr="00657442">
        <w:rPr>
          <w:rFonts w:ascii="Times New Roman" w:hAnsi="Times New Roman"/>
          <w:sz w:val="28"/>
          <w:szCs w:val="28"/>
          <w:lang w:val="uk-UA"/>
        </w:rPr>
        <w:t>в затвердженн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657442">
        <w:rPr>
          <w:rFonts w:ascii="Times New Roman" w:hAnsi="Times New Roman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 xml:space="preserve">в натурі (на місцевості) </w:t>
      </w:r>
      <w:r w:rsidRPr="00657442">
        <w:rPr>
          <w:rFonts w:ascii="Times New Roman" w:hAnsi="Times New Roman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Times New Roman" w:hAnsi="Times New Roman"/>
          <w:sz w:val="28"/>
          <w:szCs w:val="28"/>
          <w:lang w:val="uk-UA"/>
        </w:rPr>
        <w:t xml:space="preserve"> (присадибна ділянка)  площею 0,2500</w:t>
      </w:r>
      <w:r w:rsidRPr="00657442">
        <w:rPr>
          <w:rFonts w:ascii="Times New Roman" w:hAnsi="Times New Roman"/>
          <w:sz w:val="28"/>
          <w:szCs w:val="28"/>
          <w:lang w:val="uk-UA"/>
        </w:rPr>
        <w:t xml:space="preserve">га, 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Шубівка,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 вул. </w:t>
      </w:r>
      <w:r>
        <w:rPr>
          <w:rFonts w:ascii="Times New Roman" w:hAnsi="Times New Roman"/>
          <w:sz w:val="28"/>
          <w:szCs w:val="28"/>
          <w:lang w:val="uk-UA"/>
        </w:rPr>
        <w:t>Зарічна, 79</w:t>
      </w:r>
      <w:r w:rsidRPr="00BC29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Pr="00BC2949">
        <w:rPr>
          <w:rFonts w:ascii="Times New Roman" w:hAnsi="Times New Roman"/>
          <w:bCs/>
          <w:sz w:val="28"/>
          <w:szCs w:val="28"/>
          <w:lang w:val="uk-UA"/>
        </w:rPr>
        <w:t>в зв’язку з використанням свого права на безоплатну приватизацію земельної ділянки по даному цільовому призначенню.</w:t>
      </w:r>
    </w:p>
    <w:p w:rsidR="0079701C" w:rsidRPr="00BC2949" w:rsidRDefault="0079701C" w:rsidP="00F616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701C" w:rsidRPr="00BC2949" w:rsidRDefault="0079701C" w:rsidP="00B46D0E">
      <w:pPr>
        <w:pStyle w:val="ListParagraph"/>
        <w:ind w:left="0"/>
        <w:jc w:val="both"/>
        <w:rPr>
          <w:sz w:val="28"/>
          <w:szCs w:val="28"/>
        </w:rPr>
      </w:pPr>
      <w:r w:rsidRPr="00BC294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BC2949">
        <w:rPr>
          <w:sz w:val="28"/>
          <w:szCs w:val="28"/>
        </w:rPr>
        <w:t>2. 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79701C" w:rsidRDefault="0079701C" w:rsidP="00F616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9701C" w:rsidRPr="00FE7A7B" w:rsidRDefault="0079701C" w:rsidP="00F616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9701C" w:rsidRPr="001B5240" w:rsidRDefault="0079701C" w:rsidP="001B5240">
      <w:pPr>
        <w:rPr>
          <w:rFonts w:ascii="Times New Roman" w:hAnsi="Times New Roman"/>
          <w:sz w:val="28"/>
          <w:szCs w:val="28"/>
        </w:rPr>
      </w:pPr>
      <w:r w:rsidRPr="001B5240">
        <w:rPr>
          <w:rFonts w:ascii="Times New Roman" w:hAnsi="Times New Roman"/>
          <w:b/>
          <w:sz w:val="28"/>
          <w:szCs w:val="28"/>
        </w:rPr>
        <w:t>Міський голова</w:t>
      </w:r>
      <w:r w:rsidRPr="001B5240">
        <w:rPr>
          <w:rFonts w:ascii="Times New Roman" w:hAnsi="Times New Roman"/>
          <w:b/>
          <w:sz w:val="28"/>
          <w:szCs w:val="28"/>
        </w:rPr>
        <w:tab/>
      </w:r>
      <w:r w:rsidRPr="001B5240">
        <w:rPr>
          <w:rFonts w:ascii="Times New Roman" w:hAnsi="Times New Roman"/>
          <w:b/>
          <w:sz w:val="28"/>
          <w:szCs w:val="28"/>
        </w:rPr>
        <w:tab/>
      </w:r>
      <w:r w:rsidRPr="001B5240">
        <w:rPr>
          <w:rFonts w:ascii="Times New Roman" w:hAnsi="Times New Roman"/>
          <w:b/>
          <w:sz w:val="28"/>
          <w:szCs w:val="28"/>
        </w:rPr>
        <w:tab/>
      </w:r>
      <w:r w:rsidRPr="001B5240">
        <w:rPr>
          <w:rFonts w:ascii="Times New Roman" w:hAnsi="Times New Roman"/>
          <w:b/>
          <w:sz w:val="28"/>
          <w:szCs w:val="28"/>
        </w:rPr>
        <w:tab/>
      </w:r>
      <w:r w:rsidRPr="001B5240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 w:rsidRPr="001B5240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1B5240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79701C" w:rsidRPr="00B12FF5" w:rsidRDefault="0079701C" w:rsidP="00CC63C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9701C" w:rsidRPr="00B12FF5" w:rsidSect="00146826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E72"/>
    <w:rsid w:val="00076EFF"/>
    <w:rsid w:val="00095891"/>
    <w:rsid w:val="00121EC0"/>
    <w:rsid w:val="00146826"/>
    <w:rsid w:val="001A0998"/>
    <w:rsid w:val="001B5240"/>
    <w:rsid w:val="001C75D1"/>
    <w:rsid w:val="00223513"/>
    <w:rsid w:val="00273816"/>
    <w:rsid w:val="002900D9"/>
    <w:rsid w:val="002D7430"/>
    <w:rsid w:val="00303B6F"/>
    <w:rsid w:val="003A06AA"/>
    <w:rsid w:val="003C771E"/>
    <w:rsid w:val="00434C46"/>
    <w:rsid w:val="004735CD"/>
    <w:rsid w:val="00540849"/>
    <w:rsid w:val="005B17A0"/>
    <w:rsid w:val="005B4752"/>
    <w:rsid w:val="005C2F1E"/>
    <w:rsid w:val="005F72E5"/>
    <w:rsid w:val="00657442"/>
    <w:rsid w:val="00674306"/>
    <w:rsid w:val="006C42CD"/>
    <w:rsid w:val="006D5EEA"/>
    <w:rsid w:val="00760022"/>
    <w:rsid w:val="00777146"/>
    <w:rsid w:val="00787A1F"/>
    <w:rsid w:val="0079701C"/>
    <w:rsid w:val="007A51F6"/>
    <w:rsid w:val="00826436"/>
    <w:rsid w:val="00836E72"/>
    <w:rsid w:val="00840F6B"/>
    <w:rsid w:val="008715C6"/>
    <w:rsid w:val="00897E8B"/>
    <w:rsid w:val="008A10C4"/>
    <w:rsid w:val="00937683"/>
    <w:rsid w:val="009542DC"/>
    <w:rsid w:val="00970885"/>
    <w:rsid w:val="00991F34"/>
    <w:rsid w:val="009B64D9"/>
    <w:rsid w:val="009F4A87"/>
    <w:rsid w:val="00A82954"/>
    <w:rsid w:val="00A90519"/>
    <w:rsid w:val="00AB7BF1"/>
    <w:rsid w:val="00AF0A6A"/>
    <w:rsid w:val="00B12FF5"/>
    <w:rsid w:val="00B42195"/>
    <w:rsid w:val="00B46D0E"/>
    <w:rsid w:val="00B54FD1"/>
    <w:rsid w:val="00BC2949"/>
    <w:rsid w:val="00BD60FE"/>
    <w:rsid w:val="00C45A8B"/>
    <w:rsid w:val="00CC3D4C"/>
    <w:rsid w:val="00CC63C8"/>
    <w:rsid w:val="00CD5378"/>
    <w:rsid w:val="00D76B30"/>
    <w:rsid w:val="00D82A86"/>
    <w:rsid w:val="00DF01E9"/>
    <w:rsid w:val="00E02631"/>
    <w:rsid w:val="00E1476E"/>
    <w:rsid w:val="00E1615F"/>
    <w:rsid w:val="00E20F04"/>
    <w:rsid w:val="00E3416A"/>
    <w:rsid w:val="00E96261"/>
    <w:rsid w:val="00F61660"/>
    <w:rsid w:val="00F67C41"/>
    <w:rsid w:val="00FE7A7B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E72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semiHidden/>
    <w:rsid w:val="00836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3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318</Words>
  <Characters>1819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User</dc:creator>
  <cp:keywords/>
  <dc:description/>
  <cp:lastModifiedBy>Пользователь Windows</cp:lastModifiedBy>
  <cp:revision>5</cp:revision>
  <cp:lastPrinted>2023-08-30T13:04:00Z</cp:lastPrinted>
  <dcterms:created xsi:type="dcterms:W3CDTF">2024-03-26T10:00:00Z</dcterms:created>
  <dcterms:modified xsi:type="dcterms:W3CDTF">2024-03-26T10:04:00Z</dcterms:modified>
</cp:coreProperties>
</file>